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270-6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iefbau - Kanalbau - Am Pulverschupp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Kanalbau- und Straßenbau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